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FAE5F" w14:textId="77777777" w:rsidR="00BA7A23" w:rsidRDefault="00BA7A23" w:rsidP="00BA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POTEMAN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D1460E" w14:textId="77777777" w:rsidR="00BA7A23" w:rsidRDefault="00BA7A23" w:rsidP="00BA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Lynn, Norfolk.</w:t>
      </w:r>
    </w:p>
    <w:p w14:paraId="3D7980BC" w14:textId="77777777" w:rsidR="00BA7A23" w:rsidRDefault="00BA7A23" w:rsidP="00BA7A23">
      <w:pPr>
        <w:rPr>
          <w:rFonts w:ascii="Times New Roman" w:hAnsi="Times New Roman" w:cs="Times New Roman"/>
        </w:rPr>
      </w:pPr>
    </w:p>
    <w:p w14:paraId="794C6EE8" w14:textId="77777777" w:rsidR="00BA7A23" w:rsidRDefault="00BA7A23" w:rsidP="00BA7A23">
      <w:pPr>
        <w:rPr>
          <w:rFonts w:ascii="Times New Roman" w:hAnsi="Times New Roman" w:cs="Times New Roman"/>
        </w:rPr>
      </w:pPr>
    </w:p>
    <w:p w14:paraId="0447A67B" w14:textId="77777777" w:rsidR="00BA7A23" w:rsidRDefault="00BA7A23" w:rsidP="00BA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Walter of </w:t>
      </w:r>
      <w:proofErr w:type="spellStart"/>
      <w:r>
        <w:rPr>
          <w:rFonts w:ascii="Times New Roman" w:hAnsi="Times New Roman" w:cs="Times New Roman"/>
        </w:rPr>
        <w:t>Litcham</w:t>
      </w:r>
      <w:proofErr w:type="spellEnd"/>
      <w:r>
        <w:rPr>
          <w:rFonts w:ascii="Times New Roman" w:hAnsi="Times New Roman" w:cs="Times New Roman"/>
        </w:rPr>
        <w:t>(q.v.).</w:t>
      </w:r>
    </w:p>
    <w:p w14:paraId="4BCA7B40" w14:textId="77777777" w:rsidR="00BA7A23" w:rsidRDefault="00BA7A23" w:rsidP="00BA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1E7136D" w14:textId="77777777" w:rsidR="00BA7A23" w:rsidRDefault="00BA7A23" w:rsidP="00BA7A23">
      <w:pPr>
        <w:rPr>
          <w:rFonts w:ascii="Times New Roman" w:hAnsi="Times New Roman" w:cs="Times New Roman"/>
        </w:rPr>
      </w:pPr>
    </w:p>
    <w:p w14:paraId="08E119E3" w14:textId="77777777" w:rsidR="00BA7A23" w:rsidRDefault="00BA7A23" w:rsidP="00BA7A23">
      <w:pPr>
        <w:rPr>
          <w:rFonts w:ascii="Times New Roman" w:hAnsi="Times New Roman" w:cs="Times New Roman"/>
        </w:rPr>
      </w:pPr>
    </w:p>
    <w:p w14:paraId="3EAAD269" w14:textId="77777777" w:rsidR="00BA7A23" w:rsidRDefault="00BA7A23" w:rsidP="00BA7A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October 2018</w:t>
      </w:r>
    </w:p>
    <w:p w14:paraId="5795B5D2" w14:textId="77777777" w:rsidR="006B2F86" w:rsidRPr="00E71FC3" w:rsidRDefault="00BA7A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585E4" w14:textId="77777777" w:rsidR="00BA7A23" w:rsidRDefault="00BA7A23" w:rsidP="00E71FC3">
      <w:r>
        <w:separator/>
      </w:r>
    </w:p>
  </w:endnote>
  <w:endnote w:type="continuationSeparator" w:id="0">
    <w:p w14:paraId="616D5D15" w14:textId="77777777" w:rsidR="00BA7A23" w:rsidRDefault="00BA7A2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90D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D25DD" w14:textId="77777777" w:rsidR="00BA7A23" w:rsidRDefault="00BA7A23" w:rsidP="00E71FC3">
      <w:r>
        <w:separator/>
      </w:r>
    </w:p>
  </w:footnote>
  <w:footnote w:type="continuationSeparator" w:id="0">
    <w:p w14:paraId="5AFA5773" w14:textId="77777777" w:rsidR="00BA7A23" w:rsidRDefault="00BA7A2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A23"/>
    <w:rsid w:val="001A7C09"/>
    <w:rsid w:val="00577BD5"/>
    <w:rsid w:val="00656CBA"/>
    <w:rsid w:val="006A1F77"/>
    <w:rsid w:val="00733BE7"/>
    <w:rsid w:val="00AB52E8"/>
    <w:rsid w:val="00B16D3F"/>
    <w:rsid w:val="00BA7A2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717BB"/>
  <w15:chartTrackingRefBased/>
  <w15:docId w15:val="{EFF95FB4-E400-4599-AEAD-010D9534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A2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A7A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2018-11-08T22:43:00Z</dcterms:created>
  <dcterms:modified xsi:type="dcterms:W3CDTF">2018-11-08T22:43:00Z</dcterms:modified>
</cp:coreProperties>
</file>